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B164" w14:textId="77777777" w:rsidR="00B53970" w:rsidRDefault="00B53970" w:rsidP="00B53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BOTELER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FAA37FF" w14:textId="77777777" w:rsidR="00B53970" w:rsidRDefault="00B53970" w:rsidP="00B53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033166A" w14:textId="77777777" w:rsidR="00B53970" w:rsidRDefault="00B53970" w:rsidP="00B53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FC62F" w14:textId="77777777" w:rsidR="00B53970" w:rsidRDefault="00B53970" w:rsidP="00B53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92E5A4" w14:textId="77777777" w:rsidR="00B53970" w:rsidRDefault="00B53970" w:rsidP="00B5397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580CC6C" w14:textId="77777777" w:rsidR="00B53970" w:rsidRDefault="00B53970" w:rsidP="00B5397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92F3137" w14:textId="77777777" w:rsidR="00B53970" w:rsidRDefault="00B53970" w:rsidP="00B5397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27FC6A0" w14:textId="77777777" w:rsidR="00B53970" w:rsidRDefault="00B53970" w:rsidP="00B5397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AF3B214" w14:textId="77777777" w:rsidR="00B53970" w:rsidRDefault="00B53970" w:rsidP="00B5397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2038DD2" w14:textId="77777777" w:rsidR="00B53970" w:rsidRDefault="00B53970" w:rsidP="00B5397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1AD3D7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CDD0" w14:textId="77777777" w:rsidR="00B53970" w:rsidRDefault="00B53970" w:rsidP="009139A6">
      <w:r>
        <w:separator/>
      </w:r>
    </w:p>
  </w:endnote>
  <w:endnote w:type="continuationSeparator" w:id="0">
    <w:p w14:paraId="4B7C8EDB" w14:textId="77777777" w:rsidR="00B53970" w:rsidRDefault="00B539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84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43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76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A207" w14:textId="77777777" w:rsidR="00B53970" w:rsidRDefault="00B53970" w:rsidP="009139A6">
      <w:r>
        <w:separator/>
      </w:r>
    </w:p>
  </w:footnote>
  <w:footnote w:type="continuationSeparator" w:id="0">
    <w:p w14:paraId="563D16CC" w14:textId="77777777" w:rsidR="00B53970" w:rsidRDefault="00B539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3B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CE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02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970"/>
    <w:rsid w:val="000666E0"/>
    <w:rsid w:val="002510B7"/>
    <w:rsid w:val="005C130B"/>
    <w:rsid w:val="00826F5C"/>
    <w:rsid w:val="009139A6"/>
    <w:rsid w:val="009448BB"/>
    <w:rsid w:val="00A3176C"/>
    <w:rsid w:val="00AE65F8"/>
    <w:rsid w:val="00B5397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7F75A"/>
  <w15:chartTrackingRefBased/>
  <w15:docId w15:val="{84407F77-4C9C-4426-90BD-B2FA6F93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2022-03-05T21:04:00Z</dcterms:created>
  <dcterms:modified xsi:type="dcterms:W3CDTF">2022-03-05T21:04:00Z</dcterms:modified>
</cp:coreProperties>
</file>